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5D8F2B" w14:textId="77777777" w:rsidR="0033514C" w:rsidRPr="00E26B7E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  <w:sz w:val="24"/>
          <w:szCs w:val="24"/>
        </w:rPr>
      </w:pPr>
      <w:r w:rsidRPr="0033514C">
        <w:rPr>
          <w:rFonts w:ascii="Arial" w:eastAsia="Calibri" w:hAnsi="Arial" w:cs="Arial"/>
          <w:b/>
          <w:sz w:val="24"/>
          <w:szCs w:val="24"/>
        </w:rPr>
        <w:t xml:space="preserve">PONUDBENI LIST </w:t>
      </w:r>
    </w:p>
    <w:p w14:paraId="294A1A45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PRODAVATELJ:   ZAGREBAČKI HOLDING d.o.o.</w:t>
      </w:r>
      <w:r w:rsidR="00BC48C7">
        <w:rPr>
          <w:rFonts w:ascii="Arial" w:eastAsia="Calibri" w:hAnsi="Arial" w:cs="Arial"/>
        </w:rPr>
        <w:t xml:space="preserve"> – Podružnica </w:t>
      </w:r>
      <w:r w:rsidR="007C59A7">
        <w:rPr>
          <w:rFonts w:ascii="Arial" w:eastAsia="Calibri" w:hAnsi="Arial" w:cs="Arial"/>
        </w:rPr>
        <w:t>Čistoća</w:t>
      </w:r>
      <w:r w:rsidR="00BC48C7">
        <w:rPr>
          <w:rFonts w:ascii="Arial" w:eastAsia="Calibri" w:hAnsi="Arial" w:cs="Arial"/>
        </w:rPr>
        <w:t>,</w:t>
      </w:r>
      <w:r w:rsidRPr="0033514C">
        <w:rPr>
          <w:rFonts w:ascii="Arial" w:eastAsia="Calibri" w:hAnsi="Arial" w:cs="Arial"/>
        </w:rPr>
        <w:t xml:space="preserve"> </w:t>
      </w:r>
      <w:r w:rsidR="007C59A7">
        <w:rPr>
          <w:rFonts w:ascii="Arial" w:eastAsia="Calibri" w:hAnsi="Arial" w:cs="Arial"/>
        </w:rPr>
        <w:t xml:space="preserve">Radnička cesta </w:t>
      </w:r>
      <w:r w:rsidR="00863945">
        <w:rPr>
          <w:rFonts w:ascii="Arial" w:eastAsia="Calibri" w:hAnsi="Arial" w:cs="Arial"/>
        </w:rPr>
        <w:t>82</w:t>
      </w:r>
      <w:r w:rsidRPr="0033514C">
        <w:rPr>
          <w:rFonts w:ascii="Arial" w:eastAsia="Calibri" w:hAnsi="Arial" w:cs="Arial"/>
        </w:rPr>
        <w:t>, Zagreb,</w:t>
      </w:r>
      <w:r w:rsidR="0030105E">
        <w:rPr>
          <w:rFonts w:ascii="Arial" w:eastAsia="Calibri" w:hAnsi="Arial" w:cs="Arial"/>
        </w:rPr>
        <w:t xml:space="preserve"> </w:t>
      </w:r>
      <w:r w:rsidRPr="0033514C">
        <w:rPr>
          <w:rFonts w:ascii="Arial" w:eastAsia="Calibri" w:hAnsi="Arial" w:cs="Arial"/>
        </w:rPr>
        <w:t>OIB:</w:t>
      </w:r>
      <w:r w:rsidR="0030105E">
        <w:rPr>
          <w:rFonts w:ascii="Arial" w:eastAsia="Calibri" w:hAnsi="Arial" w:cs="Arial"/>
        </w:rPr>
        <w:t xml:space="preserve"> </w:t>
      </w:r>
      <w:r w:rsidRPr="0030105E">
        <w:rPr>
          <w:rFonts w:ascii="Arial" w:eastAsia="Calibri" w:hAnsi="Arial" w:cs="Arial"/>
        </w:rPr>
        <w:t>85584865987</w:t>
      </w:r>
    </w:p>
    <w:p w14:paraId="1ADEA502" w14:textId="77777777" w:rsidR="00E26B7E" w:rsidRPr="0033514C" w:rsidRDefault="00E26B7E" w:rsidP="00965EE1">
      <w:pPr>
        <w:spacing w:after="200" w:line="276" w:lineRule="auto"/>
        <w:contextualSpacing/>
        <w:jc w:val="center"/>
        <w:rPr>
          <w:rFonts w:ascii="Arial" w:eastAsia="Calibri" w:hAnsi="Arial" w:cs="Arial"/>
        </w:rPr>
      </w:pPr>
    </w:p>
    <w:p w14:paraId="4199368B" w14:textId="77777777" w:rsidR="00965EE1" w:rsidRPr="004F5659" w:rsidRDefault="0033514C" w:rsidP="005B6C11">
      <w:pPr>
        <w:spacing w:line="276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4F5659">
        <w:rPr>
          <w:rFonts w:ascii="Arial" w:eastAsia="Calibri" w:hAnsi="Arial" w:cs="Arial"/>
          <w:b/>
          <w:bCs/>
          <w:sz w:val="24"/>
          <w:szCs w:val="24"/>
        </w:rPr>
        <w:t>PREDMET</w:t>
      </w:r>
      <w:r w:rsidR="00D95A43" w:rsidRPr="004F5659">
        <w:rPr>
          <w:rFonts w:ascii="Arial" w:eastAsia="Calibri" w:hAnsi="Arial" w:cs="Arial"/>
          <w:b/>
          <w:bCs/>
          <w:sz w:val="24"/>
          <w:szCs w:val="24"/>
        </w:rPr>
        <w:t xml:space="preserve"> PRODAJE</w:t>
      </w:r>
    </w:p>
    <w:p w14:paraId="04B08812" w14:textId="2E373DCD" w:rsidR="00752890" w:rsidRPr="004F5659" w:rsidRDefault="00752890" w:rsidP="00752890">
      <w:pPr>
        <w:spacing w:line="256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bookmarkStart w:id="0" w:name="_Hlk167791832"/>
      <w:r w:rsidRPr="004F5659">
        <w:rPr>
          <w:rFonts w:ascii="Arial" w:eastAsia="Calibri" w:hAnsi="Arial" w:cs="Arial"/>
          <w:b/>
          <w:bCs/>
          <w:sz w:val="24"/>
          <w:szCs w:val="24"/>
        </w:rPr>
        <w:t xml:space="preserve">otkup </w:t>
      </w:r>
      <w:bookmarkEnd w:id="0"/>
      <w:r w:rsidR="004F5659" w:rsidRPr="004F5659">
        <w:rPr>
          <w:rFonts w:ascii="Arial" w:eastAsia="Calibri" w:hAnsi="Arial" w:cs="Arial"/>
          <w:b/>
          <w:bCs/>
          <w:sz w:val="24"/>
          <w:szCs w:val="24"/>
        </w:rPr>
        <w:t>otpadne plastične ambalaže KB 15 01 02 (stiropor, EPS, stirodur XPS)</w:t>
      </w:r>
    </w:p>
    <w:p w14:paraId="6E3A346F" w14:textId="27ADE19D" w:rsidR="0033514C" w:rsidRPr="00FF1607" w:rsidRDefault="00752890" w:rsidP="00FF1607">
      <w:pPr>
        <w:spacing w:line="256" w:lineRule="auto"/>
        <w:jc w:val="center"/>
        <w:rPr>
          <w:rFonts w:ascii="Arial" w:eastAsia="Calibri" w:hAnsi="Arial" w:cs="Arial"/>
          <w:b/>
          <w:bCs/>
        </w:rPr>
      </w:pPr>
      <w:r w:rsidRPr="0080506A">
        <w:rPr>
          <w:rFonts w:ascii="Arial" w:eastAsia="Calibri" w:hAnsi="Arial" w:cs="Arial"/>
          <w:b/>
          <w:bCs/>
          <w:sz w:val="24"/>
          <w:szCs w:val="24"/>
        </w:rPr>
        <w:t xml:space="preserve">JP  </w:t>
      </w:r>
      <w:r w:rsidR="004F5659" w:rsidRPr="0080506A">
        <w:rPr>
          <w:rFonts w:ascii="Arial" w:eastAsia="Calibri" w:hAnsi="Arial" w:cs="Arial"/>
          <w:b/>
          <w:bCs/>
          <w:sz w:val="24"/>
          <w:szCs w:val="24"/>
        </w:rPr>
        <w:t>2</w:t>
      </w:r>
      <w:r w:rsidRPr="0080506A">
        <w:rPr>
          <w:rFonts w:ascii="Arial" w:eastAsia="Calibri" w:hAnsi="Arial" w:cs="Arial"/>
          <w:b/>
          <w:bCs/>
          <w:sz w:val="24"/>
          <w:szCs w:val="24"/>
        </w:rPr>
        <w:t>2/2024</w:t>
      </w:r>
    </w:p>
    <w:tbl>
      <w:tblPr>
        <w:tblpPr w:leftFromText="180" w:rightFromText="180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33514C" w:rsidRPr="0033514C" w14:paraId="1435CC07" w14:textId="77777777" w:rsidTr="00016C84">
        <w:trPr>
          <w:trHeight w:val="538"/>
          <w:jc w:val="center"/>
        </w:trPr>
        <w:tc>
          <w:tcPr>
            <w:tcW w:w="3397" w:type="dxa"/>
            <w:vAlign w:val="center"/>
          </w:tcPr>
          <w:p w14:paraId="49FA772A" w14:textId="77777777" w:rsidR="0033514C" w:rsidRPr="0033514C" w:rsidRDefault="00016C84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Datum ponude</w:t>
            </w:r>
          </w:p>
        </w:tc>
        <w:tc>
          <w:tcPr>
            <w:tcW w:w="5670" w:type="dxa"/>
          </w:tcPr>
          <w:p w14:paraId="28BA7561" w14:textId="77777777" w:rsidR="0033514C" w:rsidRPr="0033514C" w:rsidRDefault="0033514C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6EE0EE73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6289DAD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33514C">
        <w:rPr>
          <w:rFonts w:ascii="Arial" w:eastAsia="Calibri" w:hAnsi="Arial" w:cs="Arial"/>
          <w:b/>
        </w:rPr>
        <w:t>PODACI O PONUDITELJU</w:t>
      </w:r>
    </w:p>
    <w:p w14:paraId="1F35BEE8" w14:textId="77777777" w:rsidR="000635C2" w:rsidRPr="0033514C" w:rsidRDefault="000635C2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33514C" w:rsidRPr="0033514C" w14:paraId="352139A9" w14:textId="77777777" w:rsidTr="00016C84">
        <w:tc>
          <w:tcPr>
            <w:tcW w:w="3447" w:type="dxa"/>
          </w:tcPr>
          <w:p w14:paraId="6BE98193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Puni naziv </w:t>
            </w:r>
            <w:r w:rsidR="00016C84">
              <w:rPr>
                <w:rFonts w:ascii="Arial" w:eastAsia="Calibri" w:hAnsi="Arial" w:cs="Arial"/>
              </w:rPr>
              <w:t>ponuditelja (ime i prezime fizičke osobe/ naziv obrta ili društva)</w:t>
            </w:r>
          </w:p>
        </w:tc>
        <w:tc>
          <w:tcPr>
            <w:tcW w:w="5615" w:type="dxa"/>
          </w:tcPr>
          <w:p w14:paraId="781CE68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7C59CB2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43191AA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26D562F" w14:textId="77777777" w:rsidTr="00016C84">
        <w:tc>
          <w:tcPr>
            <w:tcW w:w="3447" w:type="dxa"/>
            <w:vAlign w:val="center"/>
          </w:tcPr>
          <w:p w14:paraId="56ADE7E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OIB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68A75FA3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780CE9AC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1AB967C" w14:textId="77777777" w:rsidTr="00016C84">
        <w:tc>
          <w:tcPr>
            <w:tcW w:w="3447" w:type="dxa"/>
            <w:vAlign w:val="center"/>
          </w:tcPr>
          <w:p w14:paraId="579015BA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računa (IBAN)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4D9E5371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4DF3EBD8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57C25E22" w14:textId="77777777" w:rsidTr="00016C84">
        <w:tc>
          <w:tcPr>
            <w:tcW w:w="3447" w:type="dxa"/>
            <w:vAlign w:val="center"/>
          </w:tcPr>
          <w:p w14:paraId="4EB8E4C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Adresa </w:t>
            </w:r>
            <w:r w:rsidR="00016C84">
              <w:rPr>
                <w:rFonts w:ascii="Arial" w:eastAsia="Calibri" w:hAnsi="Arial" w:cs="Arial"/>
              </w:rPr>
              <w:t>ponuditelja</w:t>
            </w:r>
          </w:p>
        </w:tc>
        <w:tc>
          <w:tcPr>
            <w:tcW w:w="5615" w:type="dxa"/>
          </w:tcPr>
          <w:p w14:paraId="262E201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29275E9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0218B556" w14:textId="77777777" w:rsidTr="00016C84">
        <w:tc>
          <w:tcPr>
            <w:tcW w:w="3447" w:type="dxa"/>
            <w:vAlign w:val="center"/>
          </w:tcPr>
          <w:p w14:paraId="56A22D2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Adresa e</w:t>
            </w:r>
            <w:r w:rsidR="00016C84">
              <w:rPr>
                <w:rFonts w:ascii="Arial" w:eastAsia="Calibri" w:hAnsi="Arial" w:cs="Arial"/>
              </w:rPr>
              <w:t>-</w:t>
            </w:r>
            <w:r w:rsidRPr="0033514C">
              <w:rPr>
                <w:rFonts w:ascii="Arial" w:eastAsia="Calibri" w:hAnsi="Arial" w:cs="Arial"/>
              </w:rPr>
              <w:t>pošte</w:t>
            </w:r>
          </w:p>
        </w:tc>
        <w:tc>
          <w:tcPr>
            <w:tcW w:w="5615" w:type="dxa"/>
          </w:tcPr>
          <w:p w14:paraId="26ABBD43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258889BC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08CA8738" w14:textId="77777777" w:rsidTr="00016C84">
        <w:tc>
          <w:tcPr>
            <w:tcW w:w="3447" w:type="dxa"/>
            <w:vAlign w:val="center"/>
          </w:tcPr>
          <w:p w14:paraId="08F15506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Kontakt osoba ponuditelja</w:t>
            </w:r>
          </w:p>
        </w:tc>
        <w:tc>
          <w:tcPr>
            <w:tcW w:w="5615" w:type="dxa"/>
          </w:tcPr>
          <w:p w14:paraId="2D57842D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11767747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6001F52B" w14:textId="77777777" w:rsidTr="00016C84">
        <w:tc>
          <w:tcPr>
            <w:tcW w:w="3447" w:type="dxa"/>
            <w:vAlign w:val="center"/>
          </w:tcPr>
          <w:p w14:paraId="5CB235D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telefona</w:t>
            </w:r>
          </w:p>
        </w:tc>
        <w:tc>
          <w:tcPr>
            <w:tcW w:w="5615" w:type="dxa"/>
          </w:tcPr>
          <w:p w14:paraId="3BC7532D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8CEC90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4627493D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734"/>
      </w:tblGrid>
      <w:tr w:rsidR="002803AB" w:rsidRPr="0033514C" w14:paraId="681E7155" w14:textId="77777777" w:rsidTr="000635C2">
        <w:trPr>
          <w:trHeight w:val="532"/>
        </w:trPr>
        <w:tc>
          <w:tcPr>
            <w:tcW w:w="3397" w:type="dxa"/>
            <w:vAlign w:val="center"/>
          </w:tcPr>
          <w:p w14:paraId="6C318219" w14:textId="572D05C9" w:rsidR="002803AB" w:rsidRPr="0033514C" w:rsidRDefault="002803AB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Cijena ponude bez PDV-a</w:t>
            </w:r>
            <w:r w:rsidR="000635C2">
              <w:rPr>
                <w:rFonts w:ascii="Arial" w:eastAsia="Calibri" w:hAnsi="Arial" w:cs="Arial"/>
              </w:rPr>
              <w:t xml:space="preserve"> za </w:t>
            </w:r>
          </w:p>
        </w:tc>
        <w:tc>
          <w:tcPr>
            <w:tcW w:w="2734" w:type="dxa"/>
            <w:vAlign w:val="center"/>
          </w:tcPr>
          <w:p w14:paraId="4258EA39" w14:textId="77777777" w:rsidR="002803AB" w:rsidRDefault="002803AB" w:rsidP="005D3169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          </w:t>
            </w:r>
            <w:r w:rsidR="00016C84">
              <w:rPr>
                <w:rFonts w:ascii="Arial" w:eastAsia="Calibri" w:hAnsi="Arial" w:cs="Arial"/>
              </w:rPr>
              <w:t xml:space="preserve">      </w:t>
            </w:r>
            <w:r>
              <w:rPr>
                <w:rFonts w:ascii="Arial" w:eastAsia="Calibri" w:hAnsi="Arial" w:cs="Arial"/>
              </w:rPr>
              <w:t xml:space="preserve">  €</w:t>
            </w:r>
          </w:p>
        </w:tc>
      </w:tr>
    </w:tbl>
    <w:p w14:paraId="7BC3C107" w14:textId="77777777" w:rsidR="000635C2" w:rsidRDefault="000635C2" w:rsidP="000635C2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FD1325D" w14:textId="77777777" w:rsidR="0033514C" w:rsidRDefault="000635C2" w:rsidP="000635C2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</w:t>
      </w:r>
      <w:r w:rsidR="0033514C" w:rsidRPr="0033514C">
        <w:rPr>
          <w:rFonts w:ascii="Arial" w:eastAsia="Calibri" w:hAnsi="Arial" w:cs="Arial"/>
        </w:rPr>
        <w:t xml:space="preserve">Valuta ponude: </w:t>
      </w:r>
      <w:r w:rsidR="00C1171D">
        <w:rPr>
          <w:rFonts w:ascii="Arial" w:eastAsia="Calibri" w:hAnsi="Arial" w:cs="Arial"/>
        </w:rPr>
        <w:t>EURO</w:t>
      </w:r>
    </w:p>
    <w:p w14:paraId="04F3F7A9" w14:textId="77777777" w:rsidR="00FF1607" w:rsidRDefault="00FF1607" w:rsidP="000635C2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</w:p>
    <w:p w14:paraId="1E70B163" w14:textId="77777777" w:rsidR="00FF1607" w:rsidRPr="00EF1F54" w:rsidRDefault="00FF1607" w:rsidP="00FF1607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  <w:r w:rsidRPr="0080506A">
        <w:rPr>
          <w:rFonts w:ascii="Arial" w:eastAsia="Calibri" w:hAnsi="Arial" w:cs="Arial"/>
        </w:rPr>
        <w:t>Rok valjanosti ponude je 90 dana</w:t>
      </w:r>
      <w:r>
        <w:rPr>
          <w:rFonts w:ascii="Arial" w:eastAsia="Calibri" w:hAnsi="Arial" w:cs="Arial"/>
        </w:rPr>
        <w:t xml:space="preserve"> od roka za podnošenje ponuda.</w:t>
      </w:r>
    </w:p>
    <w:p w14:paraId="26E932E9" w14:textId="77777777" w:rsidR="00FF1607" w:rsidRDefault="00FF1607" w:rsidP="000635C2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</w:p>
    <w:p w14:paraId="17B9D816" w14:textId="77777777" w:rsidR="00FF1607" w:rsidRPr="00FF1607" w:rsidRDefault="00FF1607" w:rsidP="00FF1607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  <w:r w:rsidRPr="00FF1607">
        <w:rPr>
          <w:rFonts w:ascii="Arial" w:eastAsia="Calibri" w:hAnsi="Arial" w:cs="Arial"/>
        </w:rPr>
        <w:t>Svojim potpisom potvrđujem pod građanskom i kaznenom odgovornošću da su podaci dostavljeni po ovom ponudbenom listu točni i potpuni.</w:t>
      </w:r>
    </w:p>
    <w:p w14:paraId="4FA38E18" w14:textId="77777777" w:rsidR="00FF1607" w:rsidRPr="00FF1607" w:rsidRDefault="00FF1607" w:rsidP="00FF1607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</w:p>
    <w:p w14:paraId="508F2135" w14:textId="77777777" w:rsidR="00FF1607" w:rsidRDefault="00FF1607" w:rsidP="00FF1607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  <w:r w:rsidRPr="00FF1607">
        <w:rPr>
          <w:rFonts w:ascii="Arial" w:eastAsia="Calibri" w:hAnsi="Arial" w:cs="Arial"/>
        </w:rPr>
        <w:t>Osobni podaci iz ovog ponudbenog lista koristit će se isključivo u svrhu postupanja po Javnom pozivu za prodaju rashodovanih strojeva i vozila.</w:t>
      </w:r>
    </w:p>
    <w:p w14:paraId="375C6805" w14:textId="77777777" w:rsidR="00FF1607" w:rsidRDefault="00FF1607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21C9C79" w14:textId="6451F622" w:rsidR="0033514C" w:rsidRPr="0033514C" w:rsidRDefault="0033514C" w:rsidP="00FF1607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U _______________, _______________.</w:t>
      </w:r>
    </w:p>
    <w:p w14:paraId="78852378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 xml:space="preserve"> </w:t>
      </w:r>
      <w:r w:rsidRPr="0033514C">
        <w:rPr>
          <w:rFonts w:ascii="Arial" w:eastAsia="Calibri" w:hAnsi="Arial" w:cs="Arial"/>
        </w:rPr>
        <w:t>ZA PONUDITELJA</w:t>
      </w:r>
      <w:r w:rsidR="00D0576B">
        <w:rPr>
          <w:rFonts w:ascii="Arial" w:eastAsia="Calibri" w:hAnsi="Arial" w:cs="Arial"/>
        </w:rPr>
        <w:t>/KUPCA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0635C2">
        <w:rPr>
          <w:rFonts w:ascii="Arial" w:eastAsia="Calibri" w:hAnsi="Arial" w:cs="Arial"/>
        </w:rPr>
        <w:t xml:space="preserve">            </w:t>
      </w:r>
      <w:r w:rsidRPr="0033514C">
        <w:rPr>
          <w:rFonts w:ascii="Arial" w:eastAsia="Calibri" w:hAnsi="Arial" w:cs="Arial"/>
        </w:rPr>
        <w:t>__________________________________</w:t>
      </w:r>
    </w:p>
    <w:p w14:paraId="26AEB98B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sz w:val="16"/>
          <w:szCs w:val="16"/>
        </w:rPr>
      </w:pP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  <w:sz w:val="16"/>
          <w:szCs w:val="16"/>
        </w:rPr>
        <w:t>(IME I PREZIME OVLAŠTENE OSOBE, POTPIS I PEČAT)</w:t>
      </w:r>
    </w:p>
    <w:sectPr w:rsidR="0033514C" w:rsidRPr="003351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F54"/>
    <w:rsid w:val="00016C84"/>
    <w:rsid w:val="00055AF7"/>
    <w:rsid w:val="000635C2"/>
    <w:rsid w:val="00084679"/>
    <w:rsid w:val="000A3B29"/>
    <w:rsid w:val="000B1DF4"/>
    <w:rsid w:val="001306A1"/>
    <w:rsid w:val="0013763A"/>
    <w:rsid w:val="00145C94"/>
    <w:rsid w:val="001A1A6C"/>
    <w:rsid w:val="002108AE"/>
    <w:rsid w:val="00252C62"/>
    <w:rsid w:val="002803AB"/>
    <w:rsid w:val="0030105E"/>
    <w:rsid w:val="0033514C"/>
    <w:rsid w:val="00345ACC"/>
    <w:rsid w:val="00430DF6"/>
    <w:rsid w:val="00471434"/>
    <w:rsid w:val="004B169B"/>
    <w:rsid w:val="004F5659"/>
    <w:rsid w:val="005213F0"/>
    <w:rsid w:val="005B6C11"/>
    <w:rsid w:val="005D06F2"/>
    <w:rsid w:val="005D3169"/>
    <w:rsid w:val="00634754"/>
    <w:rsid w:val="00752890"/>
    <w:rsid w:val="0078728F"/>
    <w:rsid w:val="007C59A7"/>
    <w:rsid w:val="007E6F0F"/>
    <w:rsid w:val="0080506A"/>
    <w:rsid w:val="00863945"/>
    <w:rsid w:val="008D3291"/>
    <w:rsid w:val="0093127B"/>
    <w:rsid w:val="00965EE1"/>
    <w:rsid w:val="00986644"/>
    <w:rsid w:val="00A5341F"/>
    <w:rsid w:val="00AB1D0C"/>
    <w:rsid w:val="00BA2366"/>
    <w:rsid w:val="00BC48C7"/>
    <w:rsid w:val="00BE4CCD"/>
    <w:rsid w:val="00C1171D"/>
    <w:rsid w:val="00C34105"/>
    <w:rsid w:val="00D0576B"/>
    <w:rsid w:val="00D17981"/>
    <w:rsid w:val="00D95A14"/>
    <w:rsid w:val="00D95A43"/>
    <w:rsid w:val="00E26B7E"/>
    <w:rsid w:val="00E459BE"/>
    <w:rsid w:val="00E558C2"/>
    <w:rsid w:val="00E84C19"/>
    <w:rsid w:val="00EB1D36"/>
    <w:rsid w:val="00EF1F54"/>
    <w:rsid w:val="00FF1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4B5BA"/>
  <w15:chartTrackingRefBased/>
  <w15:docId w15:val="{26891D35-E902-4729-9941-747F7C810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5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C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perica\Desktop\JAVNI%20POZIVI%20-%20&#268;ISTO&#262;A\JP%2001_2024%20OTKUP%20KB%2020%2001%2001%20I%20KB%2015%2001%2001\PONUDBENI%20LIST%20JP_01_202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PONUDBENI LIST JP_01_2024</Template>
  <TotalTime>0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Perica</dc:creator>
  <cp:keywords/>
  <dc:description/>
  <cp:lastModifiedBy>Dinka Pančić</cp:lastModifiedBy>
  <cp:revision>2</cp:revision>
  <cp:lastPrinted>2022-09-13T12:05:00Z</cp:lastPrinted>
  <dcterms:created xsi:type="dcterms:W3CDTF">2024-10-25T10:53:00Z</dcterms:created>
  <dcterms:modified xsi:type="dcterms:W3CDTF">2024-10-25T10:53:00Z</dcterms:modified>
</cp:coreProperties>
</file>